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C6B8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NASSHE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FDB5B81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525BD3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98025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Totternhoe,</w:t>
      </w:r>
    </w:p>
    <w:p w14:paraId="7AD60B1E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Bedfordshire(q.v.).</w:t>
      </w:r>
    </w:p>
    <w:p w14:paraId="00756B86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3AA9D44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butcher(q.v.), and</w:t>
      </w:r>
    </w:p>
    <w:p w14:paraId="33600C47" w14:textId="77777777" w:rsidR="00110693" w:rsidRPr="00E317C5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Gilberd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butcher(q.v.).   (ibid.)</w:t>
      </w:r>
    </w:p>
    <w:p w14:paraId="06C3C538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1A0C4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14FDD" w14:textId="77777777" w:rsidR="00110693" w:rsidRDefault="00110693" w:rsidP="00110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6F5AD5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80852" w14:textId="77777777" w:rsidR="00110693" w:rsidRDefault="00110693" w:rsidP="009139A6">
      <w:r>
        <w:separator/>
      </w:r>
    </w:p>
  </w:endnote>
  <w:endnote w:type="continuationSeparator" w:id="0">
    <w:p w14:paraId="590E8555" w14:textId="77777777" w:rsidR="00110693" w:rsidRDefault="001106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E70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A00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BF0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8689" w14:textId="77777777" w:rsidR="00110693" w:rsidRDefault="00110693" w:rsidP="009139A6">
      <w:r>
        <w:separator/>
      </w:r>
    </w:p>
  </w:footnote>
  <w:footnote w:type="continuationSeparator" w:id="0">
    <w:p w14:paraId="5D72E36B" w14:textId="77777777" w:rsidR="00110693" w:rsidRDefault="001106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95E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2F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96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693"/>
    <w:rsid w:val="000666E0"/>
    <w:rsid w:val="0011069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EF04"/>
  <w15:chartTrackingRefBased/>
  <w15:docId w15:val="{8810691F-75BA-4460-923E-4D5BA0DE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06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2022-05-13T19:19:00Z</dcterms:created>
  <dcterms:modified xsi:type="dcterms:W3CDTF">2022-05-13T19:19:00Z</dcterms:modified>
</cp:coreProperties>
</file>